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4E6C36" w:rsidTr="004E6C36" w14:paraId="7F5EFD6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C36" w:rsidRDefault="004E6C36" w14:paraId="6859CA3F" w14:textId="74A98DE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6C36" w:rsidRDefault="004E6C36" w14:paraId="57B0CA8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4E6C36" w:rsidRDefault="004E6C36" w14:paraId="345739C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4E6C36" w:rsidRDefault="004E6C36" w14:paraId="11501D6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4E6C36" w:rsidRDefault="004E6C36" w14:paraId="49849BE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4E6C36" w:rsidP="004E6C36" w:rsidRDefault="004E6C36" w14:paraId="7A2C79F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4E6C36" w:rsidP="004E6C36" w:rsidRDefault="004E6C36" w14:paraId="174FC3E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4E6C36" w:rsidP="004E6C36" w:rsidRDefault="004E6C36" w14:paraId="6A1A962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St-2456/2019</w:t>
      </w:r>
    </w:p>
    <w:p w:rsidR="004E6C36" w:rsidP="004E6C36" w:rsidRDefault="004E6C36" w14:paraId="18FE78CF" w14:textId="77777777">
      <w:pPr>
        <w:tabs>
          <w:tab w:val="left" w:pos="709"/>
        </w:tabs>
      </w:pPr>
      <w:r>
        <w:t xml:space="preserve"> </w:t>
      </w:r>
    </w:p>
    <w:p w:rsidR="004E6C36" w:rsidP="004E6C36" w:rsidRDefault="004E6C36" w14:paraId="756D6A9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4E6C36" w:rsidP="004E6C36" w:rsidRDefault="004E6C36" w14:paraId="019F61C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4E6C36" w:rsidP="004E6C36" w:rsidRDefault="004E6C36" w14:paraId="5A76BBE0" w14:textId="77777777">
      <w:pPr>
        <w:tabs>
          <w:tab w:val="left" w:pos="709"/>
        </w:tabs>
      </w:pPr>
    </w:p>
    <w:p w:rsidR="004E6C36" w:rsidP="004E6C36" w:rsidRDefault="004E6C36" w14:paraId="18125D2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4E6C36" w:rsidP="004E6C36" w:rsidRDefault="004E6C36" w14:paraId="138BE81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4E6C36" w:rsidP="004E6C36" w:rsidRDefault="004E6C36" w14:paraId="7952EB01" w14:textId="77777777">
      <w:pPr>
        <w:tabs>
          <w:tab w:val="left" w:pos="709"/>
        </w:tabs>
      </w:pPr>
    </w:p>
    <w:p w:rsidR="004E6C36" w:rsidP="004E6C36" w:rsidRDefault="004E6C36" w14:paraId="7D0E77D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4E6C36" w:rsidP="004E6C36" w:rsidRDefault="004E6C36" w14:paraId="2F18D50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4E6C36" w:rsidP="004E6C36" w:rsidRDefault="004E6C36" w14:paraId="66B0C6C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4E6C36" w:rsidP="004E6C36" w:rsidRDefault="004E6C36" w14:paraId="26C7AA3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4E6C36" w:rsidP="004E6C36" w:rsidRDefault="004E6C36" w14:paraId="54D92671" w14:textId="77777777">
      <w:pPr>
        <w:tabs>
          <w:tab w:val="left" w:pos="709"/>
        </w:tabs>
      </w:pPr>
    </w:p>
    <w:p w:rsidR="004E6C36" w:rsidP="004E6C36" w:rsidRDefault="004E6C36" w14:paraId="29A49492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4E6C36" w:rsidP="004E6C36" w:rsidRDefault="004E6C36" w14:paraId="29E45E83" w14:textId="77777777">
      <w:pPr>
        <w:tabs>
          <w:tab w:val="left" w:pos="709"/>
        </w:tabs>
        <w:jc w:val="both"/>
      </w:pPr>
    </w:p>
    <w:p w:rsidR="004E6C36" w:rsidP="004E6C36" w:rsidRDefault="004E6C36" w14:paraId="390A8748" w14:textId="77777777">
      <w:pPr>
        <w:tabs>
          <w:tab w:val="left" w:pos="709"/>
        </w:tabs>
      </w:pPr>
      <w:r>
        <w:t xml:space="preserve"> </w:t>
      </w:r>
      <w:r>
        <w:tab/>
        <w:t>13. St-2456/2019</w:t>
      </w:r>
    </w:p>
    <w:p w:rsidR="004E6C36" w:rsidP="004E6C36" w:rsidRDefault="004E6C36" w14:paraId="63F497C4" w14:textId="77777777">
      <w:pPr>
        <w:tabs>
          <w:tab w:val="left" w:pos="709"/>
        </w:tabs>
      </w:pPr>
    </w:p>
    <w:p w:rsidR="004E6C36" w:rsidP="004E6C36" w:rsidRDefault="004E6C36" w14:paraId="396F266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4E6C36" w:rsidP="004E6C36" w:rsidRDefault="004E6C36" w14:paraId="7820FBFB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4E6C36" w:rsidP="004E6C36" w:rsidRDefault="004E6C36" w14:paraId="246FBFB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4E6C36" w:rsidP="004E6C36" w:rsidRDefault="004E6C36" w14:paraId="6E1AF97E" w14:textId="77777777">
      <w:pPr>
        <w:tabs>
          <w:tab w:val="left" w:pos="709"/>
        </w:tabs>
        <w:jc w:val="both"/>
      </w:pPr>
    </w:p>
    <w:p w:rsidR="004E6C36" w:rsidP="004E6C36" w:rsidRDefault="004E6C36" w14:paraId="1BE23616" w14:textId="77777777">
      <w:pPr>
        <w:tabs>
          <w:tab w:val="left" w:pos="709"/>
        </w:tabs>
        <w:jc w:val="both"/>
      </w:pPr>
      <w:r>
        <w:t xml:space="preserve">protiv </w:t>
      </w:r>
    </w:p>
    <w:p w:rsidR="004E6C36" w:rsidP="004E6C36" w:rsidRDefault="004E6C36" w14:paraId="50419F4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E6C36" w:rsidP="004E6C36" w:rsidRDefault="004E6C36" w14:paraId="0087D32A" w14:textId="77777777">
      <w:pPr>
        <w:tabs>
          <w:tab w:val="left" w:pos="709"/>
        </w:tabs>
        <w:ind w:left="708"/>
        <w:jc w:val="both"/>
      </w:pPr>
      <w:r>
        <w:tab/>
        <w:t>NIGHT VALLEY jednostavno društvo s ograničenom odgovornošću za usluge,</w:t>
      </w:r>
    </w:p>
    <w:p w:rsidR="004E6C36" w:rsidP="004E6C36" w:rsidRDefault="004E6C36" w14:paraId="75BCB577" w14:textId="77777777">
      <w:pPr>
        <w:tabs>
          <w:tab w:val="left" w:pos="709"/>
        </w:tabs>
        <w:ind w:left="708"/>
        <w:jc w:val="both"/>
      </w:pPr>
      <w:r>
        <w:t>OIB: 51043381770, Sesvete, Ulica Emanuela Vidovića 3 F</w:t>
      </w:r>
    </w:p>
    <w:p w:rsidR="004E6C36" w:rsidP="004E6C36" w:rsidRDefault="004E6C36" w14:paraId="638A93CF" w14:textId="77777777">
      <w:pPr>
        <w:tabs>
          <w:tab w:val="left" w:pos="709"/>
        </w:tabs>
        <w:ind w:left="708"/>
        <w:jc w:val="both"/>
      </w:pPr>
    </w:p>
    <w:p w:rsidR="004E6C36" w:rsidP="004E6C36" w:rsidRDefault="004E6C36" w14:paraId="5655620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4E6C36" w:rsidP="004E6C36" w:rsidRDefault="004E6C36" w14:paraId="249FCEF0" w14:textId="77777777">
      <w:pPr>
        <w:tabs>
          <w:tab w:val="left" w:pos="709"/>
        </w:tabs>
        <w:jc w:val="both"/>
      </w:pPr>
    </w:p>
    <w:p w:rsidR="004E6C36" w:rsidP="004E6C36" w:rsidRDefault="004E6C36" w14:paraId="21D29FD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4E6C36" w:rsidP="004E6C36" w:rsidRDefault="004E6C36" w14:paraId="284A95A2" w14:textId="77777777">
      <w:pPr>
        <w:tabs>
          <w:tab w:val="left" w:pos="709"/>
        </w:tabs>
      </w:pPr>
    </w:p>
    <w:p w:rsidR="004E6C36" w:rsidP="004E6C36" w:rsidRDefault="004E6C36" w14:paraId="505B26D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4E6C36" w:rsidP="004E6C36" w:rsidRDefault="004E6C36" w14:paraId="53EEE345" w14:textId="77777777">
      <w:pPr>
        <w:tabs>
          <w:tab w:val="left" w:pos="709"/>
        </w:tabs>
      </w:pPr>
    </w:p>
    <w:p w:rsidR="004E6C36" w:rsidP="004E6C36" w:rsidRDefault="004E6C36" w14:paraId="0E91B8F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4E6C36" w:rsidP="004E6C36" w:rsidRDefault="004E6C36" w14:paraId="0772A37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E6C36" w:rsidP="004E6C36" w:rsidRDefault="004E6C36" w14:paraId="53F5F91A" w14:textId="77777777">
      <w:pPr>
        <w:tabs>
          <w:tab w:val="left" w:pos="709"/>
        </w:tabs>
      </w:pPr>
    </w:p>
    <w:p w:rsidR="00942A2A" w:rsidP="003D06B2" w:rsidRDefault="00942A2A" w14:paraId="06E5A2A7" w14:textId="06E5A2A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6C36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6C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6C3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6C3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6C3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6C3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4E6C3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E6C3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E6C3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6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C3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C3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C3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C3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E6C3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6C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C3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993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listopada 2019.</izvorni_sadrzaj>
    <derivirana_varijabla naziv="DomainObject.Predmet.DatumIzradeOptuznogAkta_1">1. listopada 2019.</derivirana_varijabla>
  </DomainObject.Predmet.DatumIzradeOptuznogAkta>
  <DomainObject.Predmet.DatumIzradeOptuznogAktaFormated>
    <izvorni_sadrzaj>1.10.2019.</izvorni_sadrzaj>
    <derivirana_varijabla naziv="DomainObject.Predmet.DatumIzradeOptuznogAktaFormated_1">1.10.2019.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St-2456/2019</izvorni_sadrzaj>
    <derivirana_varijabla naziv="DomainObject.Predmet.OznakaBroj_1">St-2456/2019</derivirana_varijabla>
  </DomainObject.Predmet.OznakaBroj>
  <DomainObject.Predmet.OznakaBrojOptuznogAkta>
    <izvorni_sadrzaj>04-06-19-4245</izvorni_sadrzaj>
    <derivirana_varijabla naziv="DomainObject.Predmet.OznakaBrojOptuznogAkta_1">04-06-19-4245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 VALLEY jednostavno društvo s ograničenom odgovornošću za usluge</izvorni_sadrzaj>
    <derivirana_varijabla naziv="DomainObject.Predmet.ProtustrankaFormated_1">  NIGHT VALLEY jednostavno društvo s ograničenom odgovornošću za usluge</derivirana_varijabla>
  </DomainObject.Predmet.ProtustrankaFormated>
  <DomainObject.Predmet.ProtustrankaFormatedOIB>
    <izvorni_sadrzaj>  NIGHT VALLEY jednostavno društvo s ograničenom odgovornošću za usluge, OIB 51043381770</izvorni_sadrzaj>
    <derivirana_varijabla naziv="DomainObject.Predmet.ProtustrankaFormatedOIB_1">  NIGHT VALLEY jednostavno društvo s ograničenom odgovornošću za usluge, OIB 51043381770</derivirana_varijabla>
  </DomainObject.Predmet.ProtustrankaFormatedOIB>
  <DomainObject.Predmet.ProtustrankaFormatedWithAdress>
    <izvorni_sadrzaj> NIGHT VALLEY jednostavno društvo s ograničenom odgovornošću za usluge, Ulica Emanuela Vidovića 3 F, 10360 Sesvete</izvorni_sadrzaj>
    <derivirana_varijabla naziv="DomainObject.Predmet.ProtustrankaFormatedWithAdress_1"> NIGHT VALLEY jednostavno društvo s ograničenom odgovornošću za usluge, Ulica Emanuela Vidovića 3 F, 10360 Sesvete</derivirana_varijabla>
  </DomainObject.Predmet.ProtustrankaFormatedWithAdress>
  <DomainObject.Predmet.ProtustrankaFormatedWithAdressOIB>
    <izvorni_sadrzaj> NIGHT VALLEY jednostavno društvo s ograničenom odgovornošću za usluge, OIB 51043381770, Ulica Emanuela Vidovića 3 F, 10360 Sesvete</izvorni_sadrzaj>
    <derivirana_varijabla naziv="DomainObject.Predmet.ProtustrankaFormatedWithAdressOIB_1"> NIGHT VALLEY jednostavno društvo s ograničenom odgovornošću za usluge, OIB 51043381770, Ulica Emanuela Vidovića 3 F, 10360 Sesvete</derivirana_varijabla>
  </DomainObject.Predmet.ProtustrankaFormatedWithAdressOIB>
  <DomainObject.Predmet.ProtustrankaWithAdress>
    <izvorni_sadrzaj>NIGHT VALLEY jednostavno društvo s ograničenom odgovornošću za usluge Ulica Emanuela Vidovića 3 F, 10360 Sesvete</izvorni_sadrzaj>
    <derivirana_varijabla naziv="DomainObject.Predmet.ProtustrankaWithAdress_1">NIGHT VALLEY jednostavno društvo s ograničenom odgovornošću za usluge Ulica Emanuela Vidovića 3 F, 10360 Sesvete</derivirana_varijabla>
  </DomainObject.Predmet.ProtustrankaWithAdress>
  <DomainObject.Predmet.ProtustrankaWithAdressOIB>
    <izvorni_sadrzaj>NIGHT VALLEY jednostavno društvo s ograničenom odgovornošću za usluge, OIB 51043381770, Ulica Emanuela Vidovića 3 F, 10360 Sesvete</izvorni_sadrzaj>
    <derivirana_varijabla naziv="DomainObject.Predmet.ProtustrankaWithAdressOIB_1">NIGHT VALLEY jednostavno društvo s ograničenom odgovornošću za usluge, OIB 51043381770, Ulica Emanuela Vidovića 3 F, 10360 Sesvete</derivirana_varijabla>
  </DomainObject.Predmet.ProtustrankaWithAdressOIB>
  <DomainObject.Predmet.ProtustrankaNazivFormated>
    <izvorni_sadrzaj>NIGHT VALLEY jednostavno društvo s ograničenom odgovornošću za usluge</izvorni_sadrzaj>
    <derivirana_varijabla naziv="DomainObject.Predmet.ProtustrankaNazivFormated_1">NIGHT VALLEY jednostavno društvo s ograničenom odgovornošću za usluge</derivirana_varijabla>
  </DomainObject.Predmet.ProtustrankaNazivFormated>
  <DomainObject.Predmet.ProtustrankaNazivFormatedOIB>
    <izvorni_sadrzaj>NIGHT VALLEY jednostavno društvo s ograničenom odgovornošću za usluge, OIB 51043381770</izvorni_sadrzaj>
    <derivirana_varijabla naziv="DomainObject.Predmet.ProtustrankaNazivFormatedOIB_1">NIGHT VALLEY jednostavno društvo s ograničenom odgovornošću za usluge, OIB 51043381770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NIGHT VALLEY jednostavno društvo s ograničenom odgovornošću za usluge</item>
    </izvorni_sadrzaj>
    <derivirana_varijabla naziv="DomainObject.Predmet.ProtuStrankaListFormated_1">
      <item>NIGHT VALLEY jednostavno društvo s ograničenom odgovornošću za usluge</item>
    </derivirana_varijabla>
  </DomainObject.Predmet.ProtuStrankaListFormated>
  <DomainObject.Predmet.ProtuStrankaListFormatedOIB>
    <izvorni_sadrzaj>
      <item>NIGHT VALLEY jednostavno društvo s ograničenom odgovornošću za usluge, OIB 51043381770</item>
    </izvorni_sadrzaj>
    <derivirana_varijabla naziv="DomainObject.Predmet.ProtuStrankaListFormatedOIB_1">
      <item>NIGHT VALLEY jednostavno društvo s ograničenom odgovornošću za usluge, OIB 51043381770</item>
    </derivirana_varijabla>
  </DomainObject.Predmet.ProtuStrankaListFormatedOIB>
  <DomainObject.Predmet.ProtuStrankaListFormatedWithAdress>
    <izvorni_sadrzaj>
      <item>NIGHT VALLEY jednostavno društvo s ograničenom odgovornošću za usluge, Ulica Emanuela Vidovića 3 F, 10360 Sesvete</item>
    </izvorni_sadrzaj>
    <derivirana_varijabla naziv="DomainObject.Predmet.ProtuStrankaListFormatedWithAdress_1">
      <item>NIGHT VALLEY jednostavno društvo s ograničenom odgovornošću za usluge, Ulica Emanuela Vidovića 3 F, 10360 Sesvete</item>
    </derivirana_varijabla>
  </DomainObject.Predmet.ProtuStrankaListFormatedWithAdress>
  <DomainObject.Predmet.ProtuStrankaListFormatedWithAdressOIB>
    <izvorni_sadrzaj>
      <item>NIGHT VALLEY jednostavno društvo s ograničenom odgovornošću za usluge, OIB 51043381770, Ulica Emanuela Vidovića 3 F, 10360 Sesvete</item>
    </izvorni_sadrzaj>
    <derivirana_varijabla naziv="DomainObject.Predmet.ProtuStrankaListFormatedWithAdressOIB_1">
      <item>NIGHT VALLEY jednostavno društvo s ograničenom odgovornošću za usluge, OIB 51043381770, Ulica Emanuela Vidovića 3 F, 10360 Sesvete</item>
    </derivirana_varijabla>
  </DomainObject.Predmet.ProtuStrankaListFormatedWithAdressOIB>
  <DomainObject.Predmet.ProtuStrankaListNazivFormated>
    <izvorni_sadrzaj>
      <item>NIGHT VALLEY jednostavno društvo s ograničenom odgovornošću za usluge</item>
    </izvorni_sadrzaj>
    <derivirana_varijabla naziv="DomainObject.Predmet.ProtuStrankaListNazivFormated_1">
      <item>NIGHT VALLEY jednostavno društvo s ograničenom odgovornošću za usluge</item>
    </derivirana_varijabla>
  </DomainObject.Predmet.ProtuStrankaListNazivFormated>
  <DomainObject.Predmet.ProtuStrankaListNazivFormatedOIB>
    <izvorni_sadrzaj>
      <item>NIGHT VALLEY jednostavno društvo s ograničenom odgovornošću za usluge, OIB 51043381770</item>
    </izvorni_sadrzaj>
    <derivirana_varijabla naziv="DomainObject.Predmet.ProtuStrankaListNazivFormatedOIB_1">
      <item>NIGHT VALLEY jednostavno društvo s ograničenom odgovornošću za usluge, OIB 51043381770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NIGHT VALLEY jednostavno društvo s ograničenom odgovornošću za usluge</izvorni_sadrzaj>
    <derivirana_varijabla naziv="DomainObject.Predmet.ProtustrankaIDrugi_1">NIGHT VALLEY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NIGHT VALLEY jednostavno društvo s ograničenom odgovornošću za usluge, OIB 51043381770, Ulica Emanuela Vidovića 3 F, 10360 Sesvete</izvorni_sadrzaj>
    <derivirana_varijabla naziv="DomainObject.Predmet.ProtustrankaIDrugiAdressOIB_1">NIGHT VALLEY jednostavno društvo s ograničenom odgovornošću za usluge, OIB 51043381770, Ulica Emanuela Vidovića 3 F,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NIGHT VALLEY jednostavno društvo s ograničenom odgovornošću za usluge</item>
      <item>Financijska agencija</item>
    </izvorni_sadrzaj>
    <derivirana_varijabla naziv="DomainObject.Predmet.SudioniciListNaziv_1">
      <item>NIGHT VALLEY jednostavno društvo s ograničenom odgovornošću za usluge</item>
      <item>Financijska agencija</item>
    </derivirana_varijabla>
  </DomainObject.Predmet.SudioniciListNaziv>
  <DomainObject.Predmet.SudioniciListAdressOIB>
    <izvorni_sadrzaj>
      <item>NIGHT VALLEY jednostavno društvo s ograničenom odgovornošću za usluge, OIB 51043381770, Ulica Emanuela Vidovića 3 F,10360 Sesvete</item>
      <item>Financijska agencija, OIB 85821130368, TRG SVIBANJSKIH ŽRTAVA 1995. 1,10000 Zagreb</item>
    </izvorni_sadrzaj>
    <derivirana_varijabla naziv="DomainObject.Predmet.SudioniciListAdressOIB_1">
      <item>NIGHT VALLEY jednostavno društvo s ograničenom odgovornošću za usluge, OIB 51043381770, Ulica Emanuela Vidovića 3 F,10360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51043381770</item>
      <item>, OIB 85821130368</item>
    </izvorni_sadrzaj>
    <derivirana_varijabla naziv="DomainObject.Predmet.SudioniciListNazivOIB_1">
      <item>, OIB 51043381770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874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